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AF242A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AF242A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AF242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AF242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AF242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AF242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AF242A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AF242A" w:rsidRPr="00AF242A">
          <w:rPr>
            <w:b w:val="0"/>
          </w:rPr>
          <w:t xml:space="preserve"> 07143/037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AF242A" w:rsidP="00232C8F">
            <w:r>
              <w:t>Лаборант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AF242A" w:rsidP="00232C8F">
            <w:r>
              <w:t>23690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AF242A" w:rsidRPr="00AF242A">
          <w:rPr>
            <w:rStyle w:val="aa"/>
          </w:rPr>
          <w:t xml:space="preserve"> Поликлиника - Клинико-диагностическая лаборатория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AF242A" w:rsidRPr="00AF242A">
          <w:rPr>
            <w:rStyle w:val="aa"/>
          </w:rPr>
          <w:t xml:space="preserve">  Отсутствуют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AF242A" w:rsidRPr="00AF242A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AF242A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AF242A" w:rsidP="00C31869">
            <w:pPr>
              <w:jc w:val="center"/>
            </w:pPr>
            <w:r>
              <w:t>-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AF242A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AF242A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AF242A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AF242A" w:rsidP="00C31869">
            <w:pPr>
              <w:jc w:val="center"/>
            </w:pPr>
            <w:r>
              <w:t>021-785-011 27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AF242A" w:rsidRPr="00AF242A">
          <w:rPr>
            <w:rStyle w:val="aa"/>
          </w:rPr>
          <w:t xml:space="preserve"> ПЭВМ, Микроскоп, аппарат Минигем 540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AF242A" w:rsidRPr="00AF242A">
          <w:rPr>
            <w:rStyle w:val="aa"/>
          </w:rPr>
          <w:t xml:space="preserve"> Дезинфицирующие средства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AF242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AF242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F242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AF242A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AF242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F242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AF242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AF242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F242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AF242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AF242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F242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AF242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AF242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F242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AF242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AF242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F242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AF242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AF242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F242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AF242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AF242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F242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AF242A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AF242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AF242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F242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AF242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AF242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F242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AF242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AF242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F242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AF242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AF242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F242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AF242A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AF242A" w:rsidP="007657D5">
            <w:pPr>
              <w:pStyle w:val="a8"/>
            </w:pPr>
            <w:r>
              <w:t>3.1</w:t>
            </w:r>
          </w:p>
        </w:tc>
        <w:tc>
          <w:tcPr>
            <w:tcW w:w="1559" w:type="dxa"/>
            <w:vAlign w:val="center"/>
          </w:tcPr>
          <w:p w:rsidR="00C03F4A" w:rsidRPr="003947ED" w:rsidRDefault="00AF242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F242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AF242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AF242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AF242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AF242A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AF242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F242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4616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4616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F242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4616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4616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F242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4616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4616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F242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4616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4616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F242A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4616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4616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F242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4616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4616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AF242A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4616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E4616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1.2.8.1., п. 2.4., п. 4.1.;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243142" w:rsidRPr="00243142">
          <w:rPr>
            <w:i/>
            <w:u w:val="single"/>
          </w:rPr>
          <w:t>1. Рекомендации по улучшению и оздоровлению условий труда:</w:t>
        </w:r>
        <w:r w:rsidR="00243142" w:rsidRPr="00243142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243142" w:rsidRPr="00243142">
          <w:rPr>
            <w:i/>
            <w:u w:val="single"/>
          </w:rPr>
          <w:tab/>
          <w:t>   </w:t>
        </w:r>
        <w:r w:rsidR="00243142" w:rsidRPr="00243142">
          <w:rPr>
            <w:i/>
            <w:u w:val="single"/>
          </w:rPr>
          <w:br/>
          <w:t xml:space="preserve"> 1.2. Организовать рациональные режимы труда  и отдыха (Снижение тяжести трудового процесса);</w:t>
        </w:r>
        <w:r w:rsidR="00243142" w:rsidRPr="00243142">
          <w:rPr>
            <w:i/>
            <w:u w:val="single"/>
          </w:rPr>
          <w:tab/>
          <w:t>   </w:t>
        </w:r>
        <w:r w:rsidR="00243142" w:rsidRPr="00243142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243142" w:rsidRPr="00243142">
          <w:rPr>
            <w:i/>
            <w:u w:val="single"/>
          </w:rPr>
          <w:tab/>
          <w:t>   </w:t>
        </w:r>
        <w:r w:rsidR="00243142" w:rsidRPr="00243142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243142" w:rsidRPr="00243142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243142" w:rsidRPr="00243142">
          <w:rPr>
            <w:u w:val="single"/>
          </w:rPr>
          <w:t>18.10.2016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AF242A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AF242A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AF242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AF242A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AF242A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AF242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AF242A" w:rsidRPr="00AF242A" w:rsidTr="00AF242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242A" w:rsidRPr="00AF242A" w:rsidRDefault="00AF242A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F242A" w:rsidRPr="00AF242A" w:rsidRDefault="00AF242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242A" w:rsidRPr="00AF242A" w:rsidRDefault="00AF242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F242A" w:rsidRPr="00AF242A" w:rsidRDefault="00AF242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242A" w:rsidRPr="00AF242A" w:rsidRDefault="00AF242A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F242A" w:rsidRPr="00AF242A" w:rsidRDefault="00AF242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242A" w:rsidRPr="00AF242A" w:rsidRDefault="00AF242A" w:rsidP="004E51DC">
            <w:pPr>
              <w:pStyle w:val="a8"/>
            </w:pPr>
          </w:p>
        </w:tc>
      </w:tr>
      <w:tr w:rsidR="00AF242A" w:rsidRPr="00AF242A" w:rsidTr="00AF242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F242A" w:rsidRPr="00AF242A" w:rsidRDefault="00AF242A" w:rsidP="004E51DC">
            <w:pPr>
              <w:pStyle w:val="a8"/>
              <w:rPr>
                <w:vertAlign w:val="superscript"/>
              </w:rPr>
            </w:pPr>
            <w:r w:rsidRPr="00AF242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F242A" w:rsidRPr="00AF242A" w:rsidRDefault="00AF242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F242A" w:rsidRPr="00AF242A" w:rsidRDefault="00AF242A" w:rsidP="004E51DC">
            <w:pPr>
              <w:pStyle w:val="a8"/>
              <w:rPr>
                <w:vertAlign w:val="superscript"/>
              </w:rPr>
            </w:pPr>
            <w:r w:rsidRPr="00AF242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F242A" w:rsidRPr="00AF242A" w:rsidRDefault="00AF242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F242A" w:rsidRPr="00AF242A" w:rsidRDefault="00AF242A" w:rsidP="004E51DC">
            <w:pPr>
              <w:pStyle w:val="a8"/>
              <w:rPr>
                <w:vertAlign w:val="superscript"/>
              </w:rPr>
            </w:pPr>
            <w:r w:rsidRPr="00AF242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F242A" w:rsidRPr="00AF242A" w:rsidRDefault="00AF242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F242A" w:rsidRPr="00AF242A" w:rsidRDefault="00AF242A" w:rsidP="004E51DC">
            <w:pPr>
              <w:pStyle w:val="a8"/>
              <w:rPr>
                <w:vertAlign w:val="superscript"/>
              </w:rPr>
            </w:pPr>
            <w:r w:rsidRPr="00AF242A">
              <w:rPr>
                <w:vertAlign w:val="superscript"/>
              </w:rPr>
              <w:t>(дата)</w:t>
            </w:r>
          </w:p>
        </w:tc>
      </w:tr>
      <w:tr w:rsidR="00AF242A" w:rsidRPr="00AF242A" w:rsidTr="00AF242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242A" w:rsidRPr="00AF242A" w:rsidRDefault="00AF242A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F242A" w:rsidRPr="00AF242A" w:rsidRDefault="00AF242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242A" w:rsidRPr="00AF242A" w:rsidRDefault="00AF242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F242A" w:rsidRPr="00AF242A" w:rsidRDefault="00AF242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242A" w:rsidRPr="00AF242A" w:rsidRDefault="00AF242A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F242A" w:rsidRPr="00AF242A" w:rsidRDefault="00AF242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242A" w:rsidRPr="00AF242A" w:rsidRDefault="00AF242A" w:rsidP="004E51DC">
            <w:pPr>
              <w:pStyle w:val="a8"/>
            </w:pPr>
          </w:p>
        </w:tc>
      </w:tr>
      <w:tr w:rsidR="00AF242A" w:rsidRPr="00AF242A" w:rsidTr="00AF242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F242A" w:rsidRPr="00AF242A" w:rsidRDefault="00AF242A" w:rsidP="004E51DC">
            <w:pPr>
              <w:pStyle w:val="a8"/>
              <w:rPr>
                <w:vertAlign w:val="superscript"/>
              </w:rPr>
            </w:pPr>
            <w:r w:rsidRPr="00AF242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F242A" w:rsidRPr="00AF242A" w:rsidRDefault="00AF242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F242A" w:rsidRPr="00AF242A" w:rsidRDefault="00AF242A" w:rsidP="004E51DC">
            <w:pPr>
              <w:pStyle w:val="a8"/>
              <w:rPr>
                <w:vertAlign w:val="superscript"/>
              </w:rPr>
            </w:pPr>
            <w:r w:rsidRPr="00AF242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F242A" w:rsidRPr="00AF242A" w:rsidRDefault="00AF242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F242A" w:rsidRPr="00AF242A" w:rsidRDefault="00AF242A" w:rsidP="004E51DC">
            <w:pPr>
              <w:pStyle w:val="a8"/>
              <w:rPr>
                <w:vertAlign w:val="superscript"/>
              </w:rPr>
            </w:pPr>
            <w:r w:rsidRPr="00AF242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F242A" w:rsidRPr="00AF242A" w:rsidRDefault="00AF242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F242A" w:rsidRPr="00AF242A" w:rsidRDefault="00AF242A" w:rsidP="004E51DC">
            <w:pPr>
              <w:pStyle w:val="a8"/>
              <w:rPr>
                <w:vertAlign w:val="superscript"/>
              </w:rPr>
            </w:pPr>
            <w:r w:rsidRPr="00AF242A">
              <w:rPr>
                <w:vertAlign w:val="superscript"/>
              </w:rPr>
              <w:t>(дата)</w:t>
            </w:r>
          </w:p>
        </w:tc>
      </w:tr>
      <w:tr w:rsidR="00AF242A" w:rsidRPr="00AF242A" w:rsidTr="00AF242A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242A" w:rsidRPr="00AF242A" w:rsidRDefault="00AF242A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F242A" w:rsidRPr="00AF242A" w:rsidRDefault="00AF242A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242A" w:rsidRPr="00AF242A" w:rsidRDefault="00AF242A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F242A" w:rsidRPr="00AF242A" w:rsidRDefault="00AF242A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242A" w:rsidRPr="00AF242A" w:rsidRDefault="00AF242A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F242A" w:rsidRPr="00AF242A" w:rsidRDefault="00AF242A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242A" w:rsidRPr="00AF242A" w:rsidRDefault="00AF242A" w:rsidP="004E51DC">
            <w:pPr>
              <w:pStyle w:val="a8"/>
            </w:pPr>
          </w:p>
        </w:tc>
      </w:tr>
      <w:tr w:rsidR="00AF242A" w:rsidRPr="00AF242A" w:rsidTr="00AF242A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F242A" w:rsidRPr="00AF242A" w:rsidRDefault="00AF242A" w:rsidP="004E51DC">
            <w:pPr>
              <w:pStyle w:val="a8"/>
              <w:rPr>
                <w:vertAlign w:val="superscript"/>
              </w:rPr>
            </w:pPr>
            <w:r w:rsidRPr="00AF242A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F242A" w:rsidRPr="00AF242A" w:rsidRDefault="00AF242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F242A" w:rsidRPr="00AF242A" w:rsidRDefault="00AF242A" w:rsidP="004E51DC">
            <w:pPr>
              <w:pStyle w:val="a8"/>
              <w:rPr>
                <w:vertAlign w:val="superscript"/>
              </w:rPr>
            </w:pPr>
            <w:r w:rsidRPr="00AF242A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F242A" w:rsidRPr="00AF242A" w:rsidRDefault="00AF242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F242A" w:rsidRPr="00AF242A" w:rsidRDefault="00AF242A" w:rsidP="004E51DC">
            <w:pPr>
              <w:pStyle w:val="a8"/>
              <w:rPr>
                <w:vertAlign w:val="superscript"/>
              </w:rPr>
            </w:pPr>
            <w:r w:rsidRPr="00AF242A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F242A" w:rsidRPr="00AF242A" w:rsidRDefault="00AF242A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F242A" w:rsidRPr="00AF242A" w:rsidRDefault="00AF242A" w:rsidP="004E51DC">
            <w:pPr>
              <w:pStyle w:val="a8"/>
              <w:rPr>
                <w:vertAlign w:val="superscript"/>
              </w:rPr>
            </w:pPr>
            <w:r w:rsidRPr="00AF242A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E4616A" w:rsidTr="00E4616A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4616A" w:rsidRDefault="00E4616A" w:rsidP="003C5C39">
            <w:pPr>
              <w:pStyle w:val="a8"/>
            </w:pPr>
            <w:r w:rsidRPr="00E4616A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E4616A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4616A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E4616A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4616A" w:rsidRDefault="00E4616A" w:rsidP="003C5C39">
            <w:pPr>
              <w:pStyle w:val="a8"/>
            </w:pPr>
            <w:r w:rsidRPr="00E4616A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E4616A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E4616A" w:rsidRDefault="00243142" w:rsidP="003C5C39">
            <w:pPr>
              <w:pStyle w:val="a8"/>
            </w:pPr>
            <w:r>
              <w:t>18.10.2016</w:t>
            </w:r>
          </w:p>
        </w:tc>
      </w:tr>
      <w:tr w:rsidR="00EF07A3" w:rsidRPr="00E4616A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E4616A" w:rsidRDefault="00E4616A" w:rsidP="003C5C39">
            <w:pPr>
              <w:pStyle w:val="a8"/>
              <w:rPr>
                <w:b/>
                <w:vertAlign w:val="superscript"/>
              </w:rPr>
            </w:pPr>
            <w:r w:rsidRPr="00E4616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E4616A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E4616A" w:rsidRDefault="00E4616A" w:rsidP="00EF07A3">
            <w:pPr>
              <w:pStyle w:val="a8"/>
              <w:rPr>
                <w:b/>
                <w:vertAlign w:val="superscript"/>
              </w:rPr>
            </w:pPr>
            <w:r w:rsidRPr="00E4616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E4616A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E4616A" w:rsidRDefault="00E4616A" w:rsidP="00EF07A3">
            <w:pPr>
              <w:pStyle w:val="a8"/>
              <w:rPr>
                <w:b/>
                <w:vertAlign w:val="superscript"/>
              </w:rPr>
            </w:pPr>
            <w:r w:rsidRPr="00E4616A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E4616A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E4616A" w:rsidRDefault="00E4616A" w:rsidP="00EF07A3">
            <w:pPr>
              <w:pStyle w:val="a8"/>
              <w:rPr>
                <w:vertAlign w:val="superscript"/>
              </w:rPr>
            </w:pPr>
            <w:r w:rsidRPr="00E4616A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AF242A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AF242A" w:rsidP="004E51DC">
            <w:pPr>
              <w:pStyle w:val="a8"/>
            </w:pPr>
            <w:r>
              <w:t>Рассолова Ирина Юрьевна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E4616A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AF242A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16A" w:rsidRDefault="00E4616A" w:rsidP="0076042D">
      <w:pPr>
        <w:pStyle w:val="a9"/>
      </w:pPr>
      <w:r>
        <w:separator/>
      </w:r>
    </w:p>
  </w:endnote>
  <w:endnote w:type="continuationSeparator" w:id="0">
    <w:p w:rsidR="00E4616A" w:rsidRDefault="00E4616A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AF242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07143/037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B14E23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B14E23" w:rsidRPr="00C31869">
            <w:rPr>
              <w:rStyle w:val="ad"/>
              <w:sz w:val="20"/>
              <w:szCs w:val="20"/>
            </w:rPr>
            <w:fldChar w:fldCharType="separate"/>
          </w:r>
          <w:r w:rsidR="00AF242A">
            <w:rPr>
              <w:rStyle w:val="ad"/>
              <w:noProof/>
              <w:sz w:val="20"/>
              <w:szCs w:val="20"/>
            </w:rPr>
            <w:t>1</w:t>
          </w:r>
          <w:r w:rsidR="00B14E23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AF242A" w:rsidRPr="00AF242A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16A" w:rsidRDefault="00E4616A" w:rsidP="0076042D">
      <w:pPr>
        <w:pStyle w:val="a9"/>
      </w:pPr>
      <w:r>
        <w:separator/>
      </w:r>
    </w:p>
  </w:footnote>
  <w:footnote w:type="continuationSeparator" w:id="0">
    <w:p w:rsidR="00E4616A" w:rsidRDefault="00E4616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Поликлиника - Клинико-диагностическая лаборатория"/>
    <w:docVar w:name="class" w:val=" не определен "/>
    <w:docVar w:name="close_doc_flag" w:val="0"/>
    <w:docVar w:name="co_classes" w:val="   "/>
    <w:docVar w:name="codeok" w:val=" 23690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18.10.2016"/>
    <w:docVar w:name="gig_kut" w:val="3.2"/>
    <w:docVar w:name="hlp" w:val="3"/>
    <w:docVar w:name="izm_date" w:val="17.10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07143/037 "/>
    <w:docVar w:name="oborud" w:val=" ПЭВМ, Микроскоп, аппарат Минигем 540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5FDDA33153E4430EBEE2CB7FA04247D2"/>
    <w:docVar w:name="rm_id" w:val="235"/>
    <w:docVar w:name="rm_name" w:val="                                          "/>
    <w:docVar w:name="rm_number" w:val=" 07143/037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1.2. Организовать рациональные режимы труда  и отдыха (Снижение тяжести трудового процесса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Да"/>
    <w:docVar w:name="s040_5" w:val="Нет"/>
    <w:docVar w:name="s040_6" w:val="Да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Дезинфицирующие средства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AA5CE9"/>
    <w:rsid w:val="000024F1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9600D"/>
    <w:rsid w:val="001F4D8D"/>
    <w:rsid w:val="00232C8F"/>
    <w:rsid w:val="00234932"/>
    <w:rsid w:val="00243142"/>
    <w:rsid w:val="00244615"/>
    <w:rsid w:val="002A0605"/>
    <w:rsid w:val="002E55C6"/>
    <w:rsid w:val="00305B2F"/>
    <w:rsid w:val="00367816"/>
    <w:rsid w:val="003876C3"/>
    <w:rsid w:val="003947ED"/>
    <w:rsid w:val="003A1AB6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9682B"/>
    <w:rsid w:val="006C28B3"/>
    <w:rsid w:val="007049EB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A5CE9"/>
    <w:rsid w:val="00AD14A4"/>
    <w:rsid w:val="00AD7C32"/>
    <w:rsid w:val="00AF242A"/>
    <w:rsid w:val="00AF796F"/>
    <w:rsid w:val="00B04F25"/>
    <w:rsid w:val="00B14E23"/>
    <w:rsid w:val="00BA5029"/>
    <w:rsid w:val="00BC2F3C"/>
    <w:rsid w:val="00C02721"/>
    <w:rsid w:val="00C03F4A"/>
    <w:rsid w:val="00C31869"/>
    <w:rsid w:val="00CE3307"/>
    <w:rsid w:val="00D76DF8"/>
    <w:rsid w:val="00DB1272"/>
    <w:rsid w:val="00DB5302"/>
    <w:rsid w:val="00DD6B1F"/>
    <w:rsid w:val="00E124F4"/>
    <w:rsid w:val="00E14B44"/>
    <w:rsid w:val="00E36337"/>
    <w:rsid w:val="00E43EDA"/>
    <w:rsid w:val="00E4616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  <w:rsid w:val="00FF3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0</TotalTime>
  <Pages>3</Pages>
  <Words>824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5</cp:revision>
  <dcterms:created xsi:type="dcterms:W3CDTF">2016-10-17T13:45:00Z</dcterms:created>
  <dcterms:modified xsi:type="dcterms:W3CDTF">2016-10-18T09:22:00Z</dcterms:modified>
</cp:coreProperties>
</file>